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2577F" w14:textId="77777777" w:rsidR="004738BD" w:rsidRDefault="004738BD" w:rsidP="00473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RAKETT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fl.1438-ca.1457)</w:t>
      </w:r>
    </w:p>
    <w:p w14:paraId="5A4385F7" w14:textId="77777777" w:rsidR="004738BD" w:rsidRDefault="004738BD" w:rsidP="004738BD">
      <w:pPr>
        <w:rPr>
          <w:rFonts w:ascii="Times New Roman" w:hAnsi="Times New Roman" w:cs="Times New Roman"/>
          <w:sz w:val="24"/>
          <w:szCs w:val="24"/>
        </w:rPr>
      </w:pPr>
    </w:p>
    <w:p w14:paraId="6B7744F9" w14:textId="77777777" w:rsidR="004738BD" w:rsidRDefault="004738BD" w:rsidP="004738BD">
      <w:pPr>
        <w:rPr>
          <w:rFonts w:ascii="Times New Roman" w:hAnsi="Times New Roman" w:cs="Times New Roman"/>
          <w:sz w:val="24"/>
          <w:szCs w:val="24"/>
        </w:rPr>
      </w:pPr>
    </w:p>
    <w:p w14:paraId="599DE20B" w14:textId="77777777" w:rsidR="004738BD" w:rsidRDefault="004738BD" w:rsidP="00473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1438-ca.1457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County Durham.</w:t>
      </w:r>
    </w:p>
    <w:p w14:paraId="18F594E4" w14:textId="77777777" w:rsidR="004738BD" w:rsidRDefault="004738BD" w:rsidP="00473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205DC0F4" w14:textId="77777777" w:rsidR="004738BD" w:rsidRDefault="004738BD" w:rsidP="004738BD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p.82)</w:t>
      </w:r>
    </w:p>
    <w:p w14:paraId="47C0071D" w14:textId="77777777" w:rsidR="004738BD" w:rsidRDefault="004738BD" w:rsidP="004738BD">
      <w:pPr>
        <w:rPr>
          <w:rFonts w:ascii="Times New Roman" w:hAnsi="Times New Roman" w:cs="Times New Roman"/>
          <w:sz w:val="24"/>
          <w:szCs w:val="24"/>
        </w:rPr>
      </w:pPr>
    </w:p>
    <w:p w14:paraId="2CDDBF66" w14:textId="77777777" w:rsidR="004738BD" w:rsidRDefault="004738BD" w:rsidP="004738BD">
      <w:pPr>
        <w:rPr>
          <w:rFonts w:ascii="Times New Roman" w:hAnsi="Times New Roman" w:cs="Times New Roman"/>
          <w:sz w:val="24"/>
          <w:szCs w:val="24"/>
        </w:rPr>
      </w:pPr>
    </w:p>
    <w:p w14:paraId="52047A0E" w14:textId="77777777" w:rsidR="004738BD" w:rsidRDefault="004738BD" w:rsidP="00473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5A6F736A" w14:textId="77777777" w:rsidR="006B2F86" w:rsidRPr="00E71FC3" w:rsidRDefault="004738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5CD90" w14:textId="77777777" w:rsidR="004738BD" w:rsidRDefault="004738BD" w:rsidP="00E71FC3">
      <w:r>
        <w:separator/>
      </w:r>
    </w:p>
  </w:endnote>
  <w:endnote w:type="continuationSeparator" w:id="0">
    <w:p w14:paraId="66EA91CA" w14:textId="77777777" w:rsidR="004738BD" w:rsidRDefault="004738B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D1E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B9DF3" w14:textId="77777777" w:rsidR="004738BD" w:rsidRDefault="004738BD" w:rsidP="00E71FC3">
      <w:r>
        <w:separator/>
      </w:r>
    </w:p>
  </w:footnote>
  <w:footnote w:type="continuationSeparator" w:id="0">
    <w:p w14:paraId="248339F1" w14:textId="77777777" w:rsidR="004738BD" w:rsidRDefault="004738B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8BD"/>
    <w:rsid w:val="001A7C09"/>
    <w:rsid w:val="004738B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73AC4"/>
  <w15:chartTrackingRefBased/>
  <w15:docId w15:val="{5CC3EF08-89B1-4931-ACF6-078B20888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38B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2018-10-02T19:24:00Z</dcterms:created>
  <dcterms:modified xsi:type="dcterms:W3CDTF">2018-10-02T19:25:00Z</dcterms:modified>
</cp:coreProperties>
</file>